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4201B3" w:rsidP="008668A4">
      <w:pPr>
        <w:pStyle w:val="Heading1"/>
      </w:pPr>
      <w:bookmarkStart w:id="0" w:name="_GoBack"/>
      <w:bookmarkEnd w:id="0"/>
      <w:r>
        <w:t>6 Simple Ways You Can Grow Your Subscribers</w:t>
      </w:r>
    </w:p>
    <w:p w:rsidR="008668A4" w:rsidRDefault="008668A4"/>
    <w:p w:rsidR="00BC763D" w:rsidRDefault="004201B3">
      <w:r>
        <w:t xml:space="preserve">With subscription-based membership sites, even the smallest improvements that you make to your site can result in serious compounding growth over time. To ensure that you find success in your endeavor, you </w:t>
      </w:r>
      <w:r>
        <w:t>should always be seeking ways to optimize the experience of your members. Here are six simple ways that you can grow your subscribers, starting today.</w:t>
      </w:r>
    </w:p>
    <w:p w:rsidR="00BC763D" w:rsidRDefault="00BC763D"/>
    <w:p w:rsidR="00BC763D" w:rsidRDefault="004201B3">
      <w:pPr>
        <w:rPr>
          <w:b/>
        </w:rPr>
      </w:pPr>
      <w:r>
        <w:rPr>
          <w:b/>
        </w:rPr>
        <w:t>Get Insight First</w:t>
      </w:r>
    </w:p>
    <w:p w:rsidR="00BC763D" w:rsidRDefault="004201B3">
      <w:r>
        <w:t>One of the biggest mistakes you can make with your membership site is not getting insi</w:t>
      </w:r>
      <w:r>
        <w:t>ghts from your members before changing anything. It is essential for you to collect all the information about your customers and their behaviors so that you can get the most effective results.</w:t>
      </w:r>
    </w:p>
    <w:p w:rsidR="00EA30E7" w:rsidRDefault="00EA30E7"/>
    <w:p w:rsidR="00EA30E7" w:rsidRDefault="004201B3">
      <w:pPr>
        <w:rPr>
          <w:b/>
        </w:rPr>
      </w:pPr>
      <w:r>
        <w:rPr>
          <w:b/>
        </w:rPr>
        <w:t>Improve Individual Emails</w:t>
      </w:r>
    </w:p>
    <w:p w:rsidR="00EA30E7" w:rsidRDefault="004201B3">
      <w:r>
        <w:t>Your email marketing campaigns shoul</w:t>
      </w:r>
      <w:r>
        <w:t>d be keeping your members engaged throughout their entire lifecycle. If you want to boost your conversions, then you need to take a close look at the emails you are sending out to your customers and revamp them according to your business goals.</w:t>
      </w:r>
    </w:p>
    <w:p w:rsidR="0012236B" w:rsidRDefault="0012236B"/>
    <w:p w:rsidR="0012236B" w:rsidRDefault="004201B3">
      <w:pPr>
        <w:rPr>
          <w:b/>
        </w:rPr>
      </w:pPr>
      <w:r>
        <w:rPr>
          <w:b/>
        </w:rPr>
        <w:t>Use Text M</w:t>
      </w:r>
      <w:r>
        <w:rPr>
          <w:b/>
        </w:rPr>
        <w:t>essages to Drive Customer Loyalty</w:t>
      </w:r>
    </w:p>
    <w:p w:rsidR="00E93445" w:rsidRDefault="004201B3">
      <w:r>
        <w:t>Text messages are more personal than email and can help to improve customer loyalty. Recent studies have revealed that customers appreciate text messages from businesses. So, if you aren’t already sending out texts to your</w:t>
      </w:r>
      <w:r>
        <w:t xml:space="preserve"> customers, start today. Start with sending texts about billing notices, discount codes, thank you notes, and other offers. </w:t>
      </w:r>
    </w:p>
    <w:p w:rsidR="00915AE9" w:rsidRDefault="00915AE9"/>
    <w:p w:rsidR="00915AE9" w:rsidRDefault="004201B3">
      <w:pPr>
        <w:rPr>
          <w:b/>
        </w:rPr>
      </w:pPr>
      <w:r>
        <w:rPr>
          <w:b/>
        </w:rPr>
        <w:t>Run Tests on Your Pricing</w:t>
      </w:r>
    </w:p>
    <w:p w:rsidR="00915AE9" w:rsidRDefault="004201B3">
      <w:r>
        <w:t>There are many things you can test in the search for a better pricing model. Providing discounts for ann</w:t>
      </w:r>
      <w:r>
        <w:t>ual payments and other prepayments will help to reduce churn and improve your cash flow. You can get more subscribers by accepting payments in different currencies or overhaul your pricing page to convert better. Performing small tests on your site’s prici</w:t>
      </w:r>
      <w:r>
        <w:t xml:space="preserve">ng models can lead to big wins. </w:t>
      </w:r>
    </w:p>
    <w:p w:rsidR="00FA5861" w:rsidRDefault="00FA5861"/>
    <w:p w:rsidR="00FA5861" w:rsidRDefault="004201B3">
      <w:pPr>
        <w:rPr>
          <w:b/>
        </w:rPr>
      </w:pPr>
      <w:r>
        <w:rPr>
          <w:b/>
        </w:rPr>
        <w:t>Create New Forms of Content</w:t>
      </w:r>
    </w:p>
    <w:p w:rsidR="00FA5861" w:rsidRDefault="004201B3">
      <w:r>
        <w:lastRenderedPageBreak/>
        <w:t>Content marketing isn't only about writing articles. There are many forms of content that you can utilize to provide new life to your content marketing strategy. If you want to stand out from th</w:t>
      </w:r>
      <w:r>
        <w:t>e competition and get results from your content marketing plan, then you need to focus on creating new and unique forms of content for your site.</w:t>
      </w:r>
    </w:p>
    <w:p w:rsidR="005D0F18" w:rsidRDefault="005D0F18"/>
    <w:p w:rsidR="005D0F18" w:rsidRDefault="004201B3">
      <w:pPr>
        <w:rPr>
          <w:b/>
        </w:rPr>
      </w:pPr>
      <w:r>
        <w:rPr>
          <w:b/>
        </w:rPr>
        <w:t>Improve Your Upsells and Upgrades</w:t>
      </w:r>
    </w:p>
    <w:p w:rsidR="005D0F18" w:rsidRDefault="004201B3">
      <w:r>
        <w:t>Increasing the number of upgrades available to your members can help you gr</w:t>
      </w:r>
      <w:r>
        <w:t>ow revenue with your current customers. Acquiring new customers tends to cost you more than increasing the value for the customers you already have. To increase your customer upgrades, find out what causes your members to upgrade and use that to run tests.</w:t>
      </w:r>
    </w:p>
    <w:p w:rsidR="0071453C" w:rsidRDefault="0071453C"/>
    <w:p w:rsidR="0071453C" w:rsidRPr="005D0F18" w:rsidRDefault="004201B3">
      <w:r>
        <w:t xml:space="preserve">Utilizing these simple ways to grow your member base can help you continue to grow and </w:t>
      </w:r>
      <w:r w:rsidR="00B554D7">
        <w:t xml:space="preserve">profit from your efforts. </w:t>
      </w:r>
    </w:p>
    <w:sectPr w:rsidR="0071453C" w:rsidRPr="005D0F1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8A4"/>
    <w:rsid w:val="0012236B"/>
    <w:rsid w:val="00184FA3"/>
    <w:rsid w:val="004201B3"/>
    <w:rsid w:val="00440EF6"/>
    <w:rsid w:val="005631ED"/>
    <w:rsid w:val="005D0F18"/>
    <w:rsid w:val="0064063D"/>
    <w:rsid w:val="00660AAD"/>
    <w:rsid w:val="00666879"/>
    <w:rsid w:val="0071453C"/>
    <w:rsid w:val="008668A4"/>
    <w:rsid w:val="00915AE9"/>
    <w:rsid w:val="00A95EC5"/>
    <w:rsid w:val="00B554D7"/>
    <w:rsid w:val="00BB1D1B"/>
    <w:rsid w:val="00BC763D"/>
    <w:rsid w:val="00E93445"/>
    <w:rsid w:val="00EA30E7"/>
    <w:rsid w:val="00ED7616"/>
    <w:rsid w:val="00FA5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EA8EC276-22E3-6746-9547-8E46F07C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439</Words>
  <Characters>2221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2018-11-18T15:24:00Z</dcterms:created>
  <dcterms:modified xsi:type="dcterms:W3CDTF">2018-11-18T15:24:00Z</dcterms:modified>
  <cp:category/>
</cp:coreProperties>
</file>